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rPr>
        <w:id w:val="-1972974470"/>
        <w:lock w:val="contentLocked"/>
        <w:placeholder>
          <w:docPart w:val="DefaultPlaceholder_1082065158"/>
        </w:placeholder>
        <w:group/>
      </w:sdtPr>
      <w:sdtEndPr>
        <w:rPr>
          <w:rFonts w:eastAsiaTheme="minorHAnsi" w:cstheme="minorBidi"/>
          <w:caps w:val="0"/>
          <w:spacing w:val="0"/>
          <w:kern w:val="0"/>
          <w:szCs w:val="24"/>
        </w:rPr>
      </w:sdtEndPr>
      <w:sdtContent>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8C2CEA" w:rsidP="00193115">
                <w:pPr>
                  <w:rPr>
                    <w:rFonts w:ascii="Calibri" w:hAnsi="Calibri"/>
                    <w:sz w:val="22"/>
                  </w:rPr>
                </w:pPr>
                <w:r>
                  <w:rPr>
                    <w:rFonts w:ascii="Calibri" w:hAnsi="Calibri"/>
                    <w:sz w:val="22"/>
                  </w:rPr>
                  <w:t>DCP 246</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8C2CEA" w:rsidP="00193115">
                <w:pPr>
                  <w:rPr>
                    <w:rFonts w:ascii="Calibri" w:hAnsi="Calibri"/>
                    <w:sz w:val="22"/>
                  </w:rPr>
                </w:pPr>
                <w:r w:rsidRPr="008C2CEA">
                  <w:rPr>
                    <w:rFonts w:ascii="Calibri" w:hAnsi="Calibri"/>
                    <w:sz w:val="22"/>
                  </w:rPr>
                  <w:t>Correction to Unintended Consequence of Implementation of DCP 239</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8C2CEA" w:rsidP="00193115">
                <w:pPr>
                  <w:rPr>
                    <w:rFonts w:ascii="Calibri" w:hAnsi="Calibri"/>
                    <w:sz w:val="22"/>
                  </w:rPr>
                </w:pPr>
                <w:r w:rsidRPr="008C2CEA">
                  <w:rPr>
                    <w:rFonts w:ascii="Calibri" w:hAnsi="Calibri"/>
                    <w:sz w:val="22"/>
                  </w:rPr>
                  <w:t>DNO/IDNO/Suppliers</w:t>
                </w:r>
              </w:p>
            </w:tc>
          </w:tr>
          <w:tr w:rsidR="00916C37" w:rsidRPr="00957B20" w:rsidTr="008C2CEA">
            <w:trPr>
              <w:trHeight w:val="280"/>
            </w:trPr>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8C2CEA" w:rsidP="00193115">
                <w:pPr>
                  <w:rPr>
                    <w:rFonts w:ascii="Calibri" w:hAnsi="Calibri"/>
                    <w:sz w:val="22"/>
                  </w:rPr>
                </w:pPr>
                <w:r>
                  <w:rPr>
                    <w:rFonts w:ascii="Calibri" w:hAnsi="Calibri"/>
                    <w:sz w:val="22"/>
                  </w:rPr>
                  <w:t>Part 2</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8C2CEA" w:rsidP="008C2CEA">
                <w:pPr>
                  <w:rPr>
                    <w:rFonts w:ascii="Calibri" w:hAnsi="Calibri"/>
                    <w:sz w:val="22"/>
                  </w:rPr>
                </w:pPr>
                <w:r>
                  <w:rPr>
                    <w:rFonts w:ascii="Calibri" w:hAnsi="Calibri"/>
                    <w:sz w:val="22"/>
                  </w:rPr>
                  <w:t xml:space="preserve">5 November 2015 </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B20882" w:rsidP="00193115">
                <w:pPr>
                  <w:rPr>
                    <w:rFonts w:ascii="Calibri" w:hAnsi="Calibri"/>
                    <w:sz w:val="22"/>
                  </w:rPr>
                </w:pPr>
                <w:r>
                  <w:rPr>
                    <w:rFonts w:ascii="Calibri" w:hAnsi="Calibri"/>
                    <w:sz w:val="22"/>
                  </w:rPr>
                  <w:t xml:space="preserve">9 October </w:t>
                </w:r>
                <w:r w:rsidR="008C2CEA">
                  <w:rPr>
                    <w:rFonts w:ascii="Calibri" w:hAnsi="Calibri"/>
                    <w:sz w:val="22"/>
                  </w:rPr>
                  <w:t>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83299415119243CCA5C407AA064A25BB"/>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80DBB0B6F6F44A43907A576F5D41E80B"/>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A715CF00CD4841D7B034CEBD11E60A16"/>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085ADE9104CE47339FD3145EC7814DAA"/>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37D1FE15BDB345A094D0646768ADA2D6"/>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4E7A2396F44F4E4C9A0914F444332A35"/>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26EDC34CF5824DE2A6C8DC3B4C66AD7A"/>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D16DEB214A5A4472A4A3E4B734FB778C"/>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A0F630C1DB204CF09F2FBF897957B00A"/>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2FDF279D97B840A882C95C1E2748D5EC"/>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w:t>
                </w:r>
                <w:r w:rsidR="00CA72C7" w:rsidRPr="00CA72C7">
                  <w:rPr>
                    <w:rFonts w:ascii="Calibri" w:hAnsi="Calibri"/>
                    <w:i/>
                    <w:sz w:val="22"/>
                  </w:rPr>
                  <w:lastRenderedPageBreak/>
                  <w:t xml:space="preserve">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A7718D312D204890AF6E1432D55A0E2B"/>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88CE93397A79470DA1CA71C800C3F169"/>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6420FE" w:rsidP="00CA72C7">
          <w:pPr>
            <w:pStyle w:val="ObjectivesHeading"/>
            <w:rPr>
              <w:rFonts w:ascii="Calibri" w:hAnsi="Calibri"/>
              <w:sz w:val="22"/>
            </w:rPr>
          </w:pPr>
        </w:p>
      </w:sdtContent>
    </w:sdt>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CEA" w:rsidRDefault="008C2CEA" w:rsidP="00FD00A2">
      <w:r>
        <w:separator/>
      </w:r>
    </w:p>
  </w:endnote>
  <w:endnote w:type="continuationSeparator" w:id="0">
    <w:p w:rsidR="008C2CEA" w:rsidRDefault="008C2CEA"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5985670"/>
      <w:lock w:val="contentLocked"/>
      <w:placeholder>
        <w:docPart w:val="DefaultPlaceholder_1082065158"/>
      </w:placeholder>
      <w:showingPlcHdr/>
      <w:group/>
    </w:sdtPr>
    <w:sdtContent>
      <w:p w:rsidR="008C2CEA" w:rsidRDefault="006420FE">
        <w:pPr>
          <w:pStyle w:val="Footer"/>
        </w:pPr>
        <w:r w:rsidRPr="003F5667">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277838668"/>
      <w:lock w:val="contentLocked"/>
      <w:placeholder>
        <w:docPart w:val="DefaultPlaceholder_1082065158"/>
      </w:placeholder>
      <w:group/>
    </w:sdtPr>
    <w:sdtContent>
      <w:bookmarkStart w:id="0" w:name="_GoBack" w:displacedByCustomXml="prev"/>
      <w:bookmarkEnd w:id="0" w:displacedByCustomXml="prev"/>
      <w:p w:rsidR="00FD00A2" w:rsidRPr="00957B20" w:rsidRDefault="00FD00A2">
        <w:pPr>
          <w:pStyle w:val="Footer"/>
          <w:rPr>
            <w:rFonts w:ascii="Calibri" w:hAnsi="Calibri"/>
          </w:rPr>
        </w:pPr>
        <w:r w:rsidRPr="00957B20">
          <w:rPr>
            <w:rFonts w:ascii="Calibri" w:hAnsi="Calibri"/>
          </w:rPr>
          <w:fldChar w:fldCharType="begin"/>
        </w:r>
        <w:r w:rsidRPr="00957B20">
          <w:rPr>
            <w:rFonts w:ascii="Calibri" w:hAnsi="Calibri"/>
          </w:rPr>
          <w:instrText xml:space="preserve"> docproperty date </w:instrText>
        </w:r>
        <w:r w:rsidRPr="00957B20">
          <w:rPr>
            <w:rFonts w:ascii="Calibri" w:hAnsi="Calibri"/>
          </w:rPr>
          <w:fldChar w:fldCharType="separate"/>
        </w:r>
        <w:r w:rsidR="00B20882">
          <w:rPr>
            <w:rFonts w:ascii="Calibri" w:hAnsi="Calibri"/>
          </w:rPr>
          <w:t>18 September 2015</w:t>
        </w:r>
        <w:r w:rsidRPr="00957B20">
          <w:rPr>
            <w:rFonts w:ascii="Calibri" w:hAnsi="Calibri"/>
          </w:rPr>
          <w:fldChar w:fldCharType="end"/>
        </w:r>
        <w:r w:rsidRPr="00957B20">
          <w:rPr>
            <w:rFonts w:ascii="Calibri" w:hAnsi="Calibri"/>
          </w:rPr>
          <w:tab/>
          <w:t xml:space="preserve">Page </w:t>
        </w:r>
        <w:r w:rsidRPr="00957B20">
          <w:rPr>
            <w:rFonts w:ascii="Calibri" w:hAnsi="Calibri"/>
          </w:rPr>
          <w:fldChar w:fldCharType="begin"/>
        </w:r>
        <w:r w:rsidRPr="00957B20">
          <w:rPr>
            <w:rFonts w:ascii="Calibri" w:hAnsi="Calibri"/>
          </w:rPr>
          <w:instrText xml:space="preserve"> page </w:instrText>
        </w:r>
        <w:r w:rsidRPr="00957B20">
          <w:rPr>
            <w:rFonts w:ascii="Calibri" w:hAnsi="Calibri"/>
          </w:rPr>
          <w:fldChar w:fldCharType="separate"/>
        </w:r>
        <w:r w:rsidR="006420FE">
          <w:rPr>
            <w:rFonts w:ascii="Calibri" w:hAnsi="Calibri"/>
            <w:noProof/>
          </w:rPr>
          <w:t>2</w:t>
        </w:r>
        <w:r w:rsidRPr="00957B20">
          <w:rPr>
            <w:rFonts w:ascii="Calibri" w:hAnsi="Calibri"/>
          </w:rPr>
          <w:fldChar w:fldCharType="end"/>
        </w:r>
        <w:r w:rsidRPr="00957B20">
          <w:rPr>
            <w:rFonts w:ascii="Calibri" w:hAnsi="Calibri"/>
          </w:rPr>
          <w:t xml:space="preserve"> of </w:t>
        </w:r>
        <w:r w:rsidRPr="00957B20">
          <w:rPr>
            <w:rFonts w:ascii="Calibri" w:hAnsi="Calibri"/>
          </w:rPr>
          <w:fldChar w:fldCharType="begin"/>
        </w:r>
        <w:r w:rsidRPr="00957B20">
          <w:rPr>
            <w:rFonts w:ascii="Calibri" w:hAnsi="Calibri"/>
          </w:rPr>
          <w:instrText xml:space="preserve"> numpages </w:instrText>
        </w:r>
        <w:r w:rsidRPr="00957B20">
          <w:rPr>
            <w:rFonts w:ascii="Calibri" w:hAnsi="Calibri"/>
          </w:rPr>
          <w:fldChar w:fldCharType="separate"/>
        </w:r>
        <w:r w:rsidR="006420FE">
          <w:rPr>
            <w:rFonts w:ascii="Calibri" w:hAnsi="Calibri"/>
            <w:noProof/>
          </w:rPr>
          <w:t>2</w:t>
        </w:r>
        <w:r w:rsidRPr="00957B20">
          <w:rPr>
            <w:rFonts w:ascii="Calibri" w:hAnsi="Calibri"/>
          </w:rPr>
          <w:fldChar w:fldCharType="end"/>
        </w:r>
        <w:r w:rsidRPr="00957B20">
          <w:rPr>
            <w:rFonts w:ascii="Calibri" w:hAnsi="Calibri"/>
          </w:rPr>
          <w:tab/>
        </w:r>
        <w:r w:rsidRPr="00957B20">
          <w:rPr>
            <w:rFonts w:ascii="Calibri" w:hAnsi="Calibri"/>
          </w:rPr>
          <w:fldChar w:fldCharType="begin"/>
        </w:r>
        <w:r w:rsidRPr="00957B20">
          <w:rPr>
            <w:rFonts w:ascii="Calibri" w:hAnsi="Calibri"/>
          </w:rPr>
          <w:instrText xml:space="preserve"> docproperty version </w:instrText>
        </w:r>
        <w:r w:rsidRPr="00957B20">
          <w:rPr>
            <w:rFonts w:ascii="Calibri" w:hAnsi="Calibri"/>
          </w:rPr>
          <w:fldChar w:fldCharType="separate"/>
        </w:r>
        <w:r w:rsidR="00B20882">
          <w:rPr>
            <w:rFonts w:ascii="Calibri" w:hAnsi="Calibri"/>
          </w:rPr>
          <w:t>1.0</w:t>
        </w:r>
        <w:r w:rsidRPr="00957B20">
          <w:rPr>
            <w:rFonts w:ascii="Calibri" w:hAnsi="Calibri"/>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8069242"/>
      <w:lock w:val="contentLocked"/>
      <w:placeholder>
        <w:docPart w:val="DefaultPlaceholder_1082065158"/>
      </w:placeholder>
      <w:showingPlcHdr/>
      <w:group/>
    </w:sdtPr>
    <w:sdtContent>
      <w:p w:rsidR="008C2CEA" w:rsidRDefault="006420FE">
        <w:pPr>
          <w:pStyle w:val="Footer"/>
        </w:pPr>
        <w:r w:rsidRPr="003F5667">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CEA" w:rsidRDefault="008C2CEA" w:rsidP="00FD00A2">
      <w:r>
        <w:separator/>
      </w:r>
    </w:p>
  </w:footnote>
  <w:footnote w:type="continuationSeparator" w:id="0">
    <w:p w:rsidR="008C2CEA" w:rsidRDefault="008C2CEA"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580705"/>
      <w:lock w:val="contentLocked"/>
      <w:placeholder>
        <w:docPart w:val="DefaultPlaceholder_1082065158"/>
      </w:placeholder>
      <w:showingPlcHdr/>
      <w:group/>
    </w:sdtPr>
    <w:sdtContent>
      <w:p w:rsidR="008C2CEA" w:rsidRDefault="006420FE">
        <w:pPr>
          <w:pStyle w:val="Header"/>
        </w:pPr>
        <w:r w:rsidRPr="003F5667">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067881749"/>
      <w:lock w:val="contentLocked"/>
      <w:placeholder>
        <w:docPart w:val="DefaultPlaceholder_1082065158"/>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FD00A2" w:rsidRPr="00957B20">
          <w:rPr>
            <w:rFonts w:ascii="Calibri" w:hAnsi="Calibri"/>
          </w:rPr>
          <w:fldChar w:fldCharType="begin"/>
        </w:r>
        <w:r w:rsidR="00FD00A2" w:rsidRPr="00957B20">
          <w:rPr>
            <w:rFonts w:ascii="Calibri" w:hAnsi="Calibri"/>
          </w:rPr>
          <w:instrText xml:space="preserve"> docproperty ref </w:instrText>
        </w:r>
        <w:r w:rsidR="00FD00A2" w:rsidRPr="00957B20">
          <w:rPr>
            <w:rFonts w:ascii="Calibri" w:hAnsi="Calibri"/>
          </w:rPr>
          <w:fldChar w:fldCharType="separate"/>
        </w:r>
        <w:r w:rsidR="00B20882">
          <w:rPr>
            <w:rFonts w:ascii="Calibri" w:hAnsi="Calibri"/>
          </w:rPr>
          <w:t>246</w:t>
        </w:r>
        <w:r w:rsidR="00FD00A2" w:rsidRPr="00957B20">
          <w:rPr>
            <w:rFonts w:ascii="Calibri" w:hAnsi="Calibri"/>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138936"/>
      <w:lock w:val="contentLocked"/>
      <w:placeholder>
        <w:docPart w:val="DefaultPlaceholder_1082065158"/>
      </w:placeholder>
      <w:showingPlcHdr/>
      <w:group/>
    </w:sdtPr>
    <w:sdtContent>
      <w:p w:rsidR="008C2CEA" w:rsidRDefault="006420FE">
        <w:pPr>
          <w:pStyle w:val="Header"/>
        </w:pPr>
        <w:r w:rsidRPr="003F5667">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CEA"/>
    <w:rsid w:val="00077D80"/>
    <w:rsid w:val="00134AF7"/>
    <w:rsid w:val="00171886"/>
    <w:rsid w:val="00193115"/>
    <w:rsid w:val="001E03C5"/>
    <w:rsid w:val="001F256A"/>
    <w:rsid w:val="00223DF1"/>
    <w:rsid w:val="0023069B"/>
    <w:rsid w:val="002B61A0"/>
    <w:rsid w:val="0031153A"/>
    <w:rsid w:val="0036644C"/>
    <w:rsid w:val="0040580C"/>
    <w:rsid w:val="00410907"/>
    <w:rsid w:val="00426EEA"/>
    <w:rsid w:val="004572E2"/>
    <w:rsid w:val="004A45C0"/>
    <w:rsid w:val="005124D0"/>
    <w:rsid w:val="00554409"/>
    <w:rsid w:val="005A6203"/>
    <w:rsid w:val="005F1DC2"/>
    <w:rsid w:val="005F26DE"/>
    <w:rsid w:val="005F2D28"/>
    <w:rsid w:val="006420FE"/>
    <w:rsid w:val="00676E09"/>
    <w:rsid w:val="00697019"/>
    <w:rsid w:val="00711B18"/>
    <w:rsid w:val="007361B2"/>
    <w:rsid w:val="0076726D"/>
    <w:rsid w:val="00807039"/>
    <w:rsid w:val="00884177"/>
    <w:rsid w:val="008C2CEA"/>
    <w:rsid w:val="008D01AD"/>
    <w:rsid w:val="008F22A5"/>
    <w:rsid w:val="00900CA9"/>
    <w:rsid w:val="00904368"/>
    <w:rsid w:val="00916C37"/>
    <w:rsid w:val="00957B20"/>
    <w:rsid w:val="00963A66"/>
    <w:rsid w:val="009A3EA3"/>
    <w:rsid w:val="009B02DB"/>
    <w:rsid w:val="009F1AFC"/>
    <w:rsid w:val="00A817E9"/>
    <w:rsid w:val="00A828F0"/>
    <w:rsid w:val="00AC6DB4"/>
    <w:rsid w:val="00B20882"/>
    <w:rsid w:val="00B23399"/>
    <w:rsid w:val="00C01797"/>
    <w:rsid w:val="00C0560D"/>
    <w:rsid w:val="00C444B5"/>
    <w:rsid w:val="00CA72C7"/>
    <w:rsid w:val="00CE497A"/>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3299415119243CCA5C407AA064A25BB"/>
        <w:category>
          <w:name w:val="General"/>
          <w:gallery w:val="placeholder"/>
        </w:category>
        <w:types>
          <w:type w:val="bbPlcHdr"/>
        </w:types>
        <w:behaviors>
          <w:behavior w:val="content"/>
        </w:behaviors>
        <w:guid w:val="{E6E5A6C5-6A26-46EA-B5E4-101A199C726E}"/>
      </w:docPartPr>
      <w:docPartBody>
        <w:p w:rsidR="009F62EF" w:rsidRDefault="005A51ED">
          <w:pPr>
            <w:pStyle w:val="83299415119243CCA5C407AA064A25BB"/>
          </w:pPr>
          <w:r w:rsidRPr="005D19FB">
            <w:rPr>
              <w:rStyle w:val="PlaceholderText"/>
            </w:rPr>
            <w:t>Click here to enter text.</w:t>
          </w:r>
        </w:p>
      </w:docPartBody>
    </w:docPart>
    <w:docPart>
      <w:docPartPr>
        <w:name w:val="80DBB0B6F6F44A43907A576F5D41E80B"/>
        <w:category>
          <w:name w:val="General"/>
          <w:gallery w:val="placeholder"/>
        </w:category>
        <w:types>
          <w:type w:val="bbPlcHdr"/>
        </w:types>
        <w:behaviors>
          <w:behavior w:val="content"/>
        </w:behaviors>
        <w:guid w:val="{8DCD4E5B-2F94-494F-805E-83DE0BC7567B}"/>
      </w:docPartPr>
      <w:docPartBody>
        <w:p w:rsidR="009F62EF" w:rsidRDefault="005A51ED">
          <w:pPr>
            <w:pStyle w:val="80DBB0B6F6F44A43907A576F5D41E80B"/>
          </w:pPr>
          <w:r w:rsidRPr="005D19FB">
            <w:rPr>
              <w:rStyle w:val="PlaceholderText"/>
            </w:rPr>
            <w:t>Choose an item.</w:t>
          </w:r>
        </w:p>
      </w:docPartBody>
    </w:docPart>
    <w:docPart>
      <w:docPartPr>
        <w:name w:val="A715CF00CD4841D7B034CEBD11E60A16"/>
        <w:category>
          <w:name w:val="General"/>
          <w:gallery w:val="placeholder"/>
        </w:category>
        <w:types>
          <w:type w:val="bbPlcHdr"/>
        </w:types>
        <w:behaviors>
          <w:behavior w:val="content"/>
        </w:behaviors>
        <w:guid w:val="{5890D32A-328A-464F-87ED-49B78F306C7E}"/>
      </w:docPartPr>
      <w:docPartBody>
        <w:p w:rsidR="009F62EF" w:rsidRDefault="005A51ED">
          <w:pPr>
            <w:pStyle w:val="A715CF00CD4841D7B034CEBD11E60A16"/>
          </w:pPr>
          <w:r w:rsidRPr="005D19FB">
            <w:rPr>
              <w:rStyle w:val="PlaceholderText"/>
            </w:rPr>
            <w:t>Click here to enter text.</w:t>
          </w:r>
        </w:p>
      </w:docPartBody>
    </w:docPart>
    <w:docPart>
      <w:docPartPr>
        <w:name w:val="085ADE9104CE47339FD3145EC7814DAA"/>
        <w:category>
          <w:name w:val="General"/>
          <w:gallery w:val="placeholder"/>
        </w:category>
        <w:types>
          <w:type w:val="bbPlcHdr"/>
        </w:types>
        <w:behaviors>
          <w:behavior w:val="content"/>
        </w:behaviors>
        <w:guid w:val="{80E82F49-8928-40AD-BEDE-244AECC21EB3}"/>
      </w:docPartPr>
      <w:docPartBody>
        <w:p w:rsidR="009F62EF" w:rsidRDefault="005A51ED">
          <w:pPr>
            <w:pStyle w:val="085ADE9104CE47339FD3145EC7814DAA"/>
          </w:pPr>
          <w:r w:rsidRPr="005D19FB">
            <w:rPr>
              <w:rStyle w:val="PlaceholderText"/>
            </w:rPr>
            <w:t>Click here to enter text.</w:t>
          </w:r>
        </w:p>
      </w:docPartBody>
    </w:docPart>
    <w:docPart>
      <w:docPartPr>
        <w:name w:val="37D1FE15BDB345A094D0646768ADA2D6"/>
        <w:category>
          <w:name w:val="General"/>
          <w:gallery w:val="placeholder"/>
        </w:category>
        <w:types>
          <w:type w:val="bbPlcHdr"/>
        </w:types>
        <w:behaviors>
          <w:behavior w:val="content"/>
        </w:behaviors>
        <w:guid w:val="{22A1088A-8615-44A5-9745-C491D1560722}"/>
      </w:docPartPr>
      <w:docPartBody>
        <w:p w:rsidR="009F62EF" w:rsidRDefault="005A51ED">
          <w:pPr>
            <w:pStyle w:val="37D1FE15BDB345A094D0646768ADA2D6"/>
          </w:pPr>
          <w:r w:rsidRPr="005D19FB">
            <w:rPr>
              <w:rStyle w:val="PlaceholderText"/>
            </w:rPr>
            <w:t>Click here to enter text.</w:t>
          </w:r>
        </w:p>
      </w:docPartBody>
    </w:docPart>
    <w:docPart>
      <w:docPartPr>
        <w:name w:val="4E7A2396F44F4E4C9A0914F444332A35"/>
        <w:category>
          <w:name w:val="General"/>
          <w:gallery w:val="placeholder"/>
        </w:category>
        <w:types>
          <w:type w:val="bbPlcHdr"/>
        </w:types>
        <w:behaviors>
          <w:behavior w:val="content"/>
        </w:behaviors>
        <w:guid w:val="{1E6DC332-4DBB-4D7B-8DBE-8194170F7302}"/>
      </w:docPartPr>
      <w:docPartBody>
        <w:p w:rsidR="009F62EF" w:rsidRDefault="005A51ED">
          <w:pPr>
            <w:pStyle w:val="4E7A2396F44F4E4C9A0914F444332A35"/>
          </w:pPr>
          <w:r w:rsidRPr="005D19FB">
            <w:rPr>
              <w:rStyle w:val="PlaceholderText"/>
            </w:rPr>
            <w:t>Click here to enter text.</w:t>
          </w:r>
        </w:p>
      </w:docPartBody>
    </w:docPart>
    <w:docPart>
      <w:docPartPr>
        <w:name w:val="26EDC34CF5824DE2A6C8DC3B4C66AD7A"/>
        <w:category>
          <w:name w:val="General"/>
          <w:gallery w:val="placeholder"/>
        </w:category>
        <w:types>
          <w:type w:val="bbPlcHdr"/>
        </w:types>
        <w:behaviors>
          <w:behavior w:val="content"/>
        </w:behaviors>
        <w:guid w:val="{E4F6BC15-8647-43A5-81A8-E9066BC70F84}"/>
      </w:docPartPr>
      <w:docPartBody>
        <w:p w:rsidR="009F62EF" w:rsidRDefault="005A51ED">
          <w:pPr>
            <w:pStyle w:val="26EDC34CF5824DE2A6C8DC3B4C66AD7A"/>
          </w:pPr>
          <w:r w:rsidRPr="005D19FB">
            <w:rPr>
              <w:rStyle w:val="PlaceholderText"/>
            </w:rPr>
            <w:t>Click here to enter text.</w:t>
          </w:r>
        </w:p>
      </w:docPartBody>
    </w:docPart>
    <w:docPart>
      <w:docPartPr>
        <w:name w:val="D16DEB214A5A4472A4A3E4B734FB778C"/>
        <w:category>
          <w:name w:val="General"/>
          <w:gallery w:val="placeholder"/>
        </w:category>
        <w:types>
          <w:type w:val="bbPlcHdr"/>
        </w:types>
        <w:behaviors>
          <w:behavior w:val="content"/>
        </w:behaviors>
        <w:guid w:val="{D8693A31-5AE6-406D-8404-EE92468FDC0F}"/>
      </w:docPartPr>
      <w:docPartBody>
        <w:p w:rsidR="009F62EF" w:rsidRDefault="005A51ED">
          <w:pPr>
            <w:pStyle w:val="D16DEB214A5A4472A4A3E4B734FB778C"/>
          </w:pPr>
          <w:r w:rsidRPr="005D19FB">
            <w:rPr>
              <w:rStyle w:val="PlaceholderText"/>
            </w:rPr>
            <w:t>Click here to enter text.</w:t>
          </w:r>
        </w:p>
      </w:docPartBody>
    </w:docPart>
    <w:docPart>
      <w:docPartPr>
        <w:name w:val="A0F630C1DB204CF09F2FBF897957B00A"/>
        <w:category>
          <w:name w:val="General"/>
          <w:gallery w:val="placeholder"/>
        </w:category>
        <w:types>
          <w:type w:val="bbPlcHdr"/>
        </w:types>
        <w:behaviors>
          <w:behavior w:val="content"/>
        </w:behaviors>
        <w:guid w:val="{0D1E5ABA-6994-4918-84A6-14A8D4878A59}"/>
      </w:docPartPr>
      <w:docPartBody>
        <w:p w:rsidR="009F62EF" w:rsidRDefault="005A51ED">
          <w:pPr>
            <w:pStyle w:val="A0F630C1DB204CF09F2FBF897957B00A"/>
          </w:pPr>
          <w:r w:rsidRPr="005D19FB">
            <w:rPr>
              <w:rStyle w:val="PlaceholderText"/>
            </w:rPr>
            <w:t>Choose an item.</w:t>
          </w:r>
        </w:p>
      </w:docPartBody>
    </w:docPart>
    <w:docPart>
      <w:docPartPr>
        <w:name w:val="2FDF279D97B840A882C95C1E2748D5EC"/>
        <w:category>
          <w:name w:val="General"/>
          <w:gallery w:val="placeholder"/>
        </w:category>
        <w:types>
          <w:type w:val="bbPlcHdr"/>
        </w:types>
        <w:behaviors>
          <w:behavior w:val="content"/>
        </w:behaviors>
        <w:guid w:val="{3FA0950B-B562-47B2-9D20-37CBD00CF715}"/>
      </w:docPartPr>
      <w:docPartBody>
        <w:p w:rsidR="009F62EF" w:rsidRDefault="005A51ED">
          <w:pPr>
            <w:pStyle w:val="2FDF279D97B840A882C95C1E2748D5EC"/>
          </w:pPr>
          <w:r w:rsidRPr="005D19FB">
            <w:rPr>
              <w:rStyle w:val="PlaceholderText"/>
            </w:rPr>
            <w:t>Choose an item.</w:t>
          </w:r>
        </w:p>
      </w:docPartBody>
    </w:docPart>
    <w:docPart>
      <w:docPartPr>
        <w:name w:val="A7718D312D204890AF6E1432D55A0E2B"/>
        <w:category>
          <w:name w:val="General"/>
          <w:gallery w:val="placeholder"/>
        </w:category>
        <w:types>
          <w:type w:val="bbPlcHdr"/>
        </w:types>
        <w:behaviors>
          <w:behavior w:val="content"/>
        </w:behaviors>
        <w:guid w:val="{C558ED38-2301-4E8C-B9FF-C0FBFA9C7F55}"/>
      </w:docPartPr>
      <w:docPartBody>
        <w:p w:rsidR="009F62EF" w:rsidRDefault="005A51ED">
          <w:pPr>
            <w:pStyle w:val="A7718D312D204890AF6E1432D55A0E2B"/>
          </w:pPr>
          <w:r w:rsidRPr="005D19FB">
            <w:rPr>
              <w:rStyle w:val="PlaceholderText"/>
            </w:rPr>
            <w:t>Click here to enter text.</w:t>
          </w:r>
        </w:p>
      </w:docPartBody>
    </w:docPart>
    <w:docPart>
      <w:docPartPr>
        <w:name w:val="88CE93397A79470DA1CA71C800C3F169"/>
        <w:category>
          <w:name w:val="General"/>
          <w:gallery w:val="placeholder"/>
        </w:category>
        <w:types>
          <w:type w:val="bbPlcHdr"/>
        </w:types>
        <w:behaviors>
          <w:behavior w:val="content"/>
        </w:behaviors>
        <w:guid w:val="{5C7002C1-38EE-4BEB-9269-A5087E72741C}"/>
      </w:docPartPr>
      <w:docPartBody>
        <w:p w:rsidR="009F62EF" w:rsidRDefault="005A51ED">
          <w:pPr>
            <w:pStyle w:val="88CE93397A79470DA1CA71C800C3F169"/>
          </w:pPr>
          <w:r w:rsidRPr="005D19FB">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CB967D9A-140F-42A7-B7B0-A3A48E8A595E}"/>
      </w:docPartPr>
      <w:docPartBody>
        <w:p w:rsidR="009F62EF" w:rsidRDefault="005A51ED">
          <w:r w:rsidRPr="003F5667">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1ED"/>
    <w:rsid w:val="005A51ED"/>
    <w:rsid w:val="009F62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51ED"/>
    <w:rPr>
      <w:color w:val="808080"/>
    </w:rPr>
  </w:style>
  <w:style w:type="paragraph" w:customStyle="1" w:styleId="83299415119243CCA5C407AA064A25BB">
    <w:name w:val="83299415119243CCA5C407AA064A25BB"/>
  </w:style>
  <w:style w:type="paragraph" w:customStyle="1" w:styleId="80DBB0B6F6F44A43907A576F5D41E80B">
    <w:name w:val="80DBB0B6F6F44A43907A576F5D41E80B"/>
  </w:style>
  <w:style w:type="paragraph" w:customStyle="1" w:styleId="A715CF00CD4841D7B034CEBD11E60A16">
    <w:name w:val="A715CF00CD4841D7B034CEBD11E60A16"/>
  </w:style>
  <w:style w:type="paragraph" w:customStyle="1" w:styleId="085ADE9104CE47339FD3145EC7814DAA">
    <w:name w:val="085ADE9104CE47339FD3145EC7814DAA"/>
  </w:style>
  <w:style w:type="paragraph" w:customStyle="1" w:styleId="37D1FE15BDB345A094D0646768ADA2D6">
    <w:name w:val="37D1FE15BDB345A094D0646768ADA2D6"/>
  </w:style>
  <w:style w:type="paragraph" w:customStyle="1" w:styleId="4E7A2396F44F4E4C9A0914F444332A35">
    <w:name w:val="4E7A2396F44F4E4C9A0914F444332A35"/>
  </w:style>
  <w:style w:type="paragraph" w:customStyle="1" w:styleId="26EDC34CF5824DE2A6C8DC3B4C66AD7A">
    <w:name w:val="26EDC34CF5824DE2A6C8DC3B4C66AD7A"/>
  </w:style>
  <w:style w:type="paragraph" w:customStyle="1" w:styleId="D16DEB214A5A4472A4A3E4B734FB778C">
    <w:name w:val="D16DEB214A5A4472A4A3E4B734FB778C"/>
  </w:style>
  <w:style w:type="paragraph" w:customStyle="1" w:styleId="A0F630C1DB204CF09F2FBF897957B00A">
    <w:name w:val="A0F630C1DB204CF09F2FBF897957B00A"/>
  </w:style>
  <w:style w:type="paragraph" w:customStyle="1" w:styleId="2FDF279D97B840A882C95C1E2748D5EC">
    <w:name w:val="2FDF279D97B840A882C95C1E2748D5EC"/>
  </w:style>
  <w:style w:type="paragraph" w:customStyle="1" w:styleId="A7718D312D204890AF6E1432D55A0E2B">
    <w:name w:val="A7718D312D204890AF6E1432D55A0E2B"/>
  </w:style>
  <w:style w:type="paragraph" w:customStyle="1" w:styleId="88CE93397A79470DA1CA71C800C3F169">
    <w:name w:val="88CE93397A79470DA1CA71C800C3F1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51ED"/>
    <w:rPr>
      <w:color w:val="808080"/>
    </w:rPr>
  </w:style>
  <w:style w:type="paragraph" w:customStyle="1" w:styleId="83299415119243CCA5C407AA064A25BB">
    <w:name w:val="83299415119243CCA5C407AA064A25BB"/>
  </w:style>
  <w:style w:type="paragraph" w:customStyle="1" w:styleId="80DBB0B6F6F44A43907A576F5D41E80B">
    <w:name w:val="80DBB0B6F6F44A43907A576F5D41E80B"/>
  </w:style>
  <w:style w:type="paragraph" w:customStyle="1" w:styleId="A715CF00CD4841D7B034CEBD11E60A16">
    <w:name w:val="A715CF00CD4841D7B034CEBD11E60A16"/>
  </w:style>
  <w:style w:type="paragraph" w:customStyle="1" w:styleId="085ADE9104CE47339FD3145EC7814DAA">
    <w:name w:val="085ADE9104CE47339FD3145EC7814DAA"/>
  </w:style>
  <w:style w:type="paragraph" w:customStyle="1" w:styleId="37D1FE15BDB345A094D0646768ADA2D6">
    <w:name w:val="37D1FE15BDB345A094D0646768ADA2D6"/>
  </w:style>
  <w:style w:type="paragraph" w:customStyle="1" w:styleId="4E7A2396F44F4E4C9A0914F444332A35">
    <w:name w:val="4E7A2396F44F4E4C9A0914F444332A35"/>
  </w:style>
  <w:style w:type="paragraph" w:customStyle="1" w:styleId="26EDC34CF5824DE2A6C8DC3B4C66AD7A">
    <w:name w:val="26EDC34CF5824DE2A6C8DC3B4C66AD7A"/>
  </w:style>
  <w:style w:type="paragraph" w:customStyle="1" w:styleId="D16DEB214A5A4472A4A3E4B734FB778C">
    <w:name w:val="D16DEB214A5A4472A4A3E4B734FB778C"/>
  </w:style>
  <w:style w:type="paragraph" w:customStyle="1" w:styleId="A0F630C1DB204CF09F2FBF897957B00A">
    <w:name w:val="A0F630C1DB204CF09F2FBF897957B00A"/>
  </w:style>
  <w:style w:type="paragraph" w:customStyle="1" w:styleId="2FDF279D97B840A882C95C1E2748D5EC">
    <w:name w:val="2FDF279D97B840A882C95C1E2748D5EC"/>
  </w:style>
  <w:style w:type="paragraph" w:customStyle="1" w:styleId="A7718D312D204890AF6E1432D55A0E2B">
    <w:name w:val="A7718D312D204890AF6E1432D55A0E2B"/>
  </w:style>
  <w:style w:type="paragraph" w:customStyle="1" w:styleId="88CE93397A79470DA1CA71C800C3F169">
    <w:name w:val="88CE93397A79470DA1CA71C800C3F1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FFD34-F398-448C-8A2E-CA26F55DB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6</TotalTime>
  <Pages>2</Pages>
  <Words>485</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dc:creator>
  <cp:lastModifiedBy>Roz</cp:lastModifiedBy>
  <cp:revision>4</cp:revision>
  <dcterms:created xsi:type="dcterms:W3CDTF">2015-07-24T08:55:00Z</dcterms:created>
  <dcterms:modified xsi:type="dcterms:W3CDTF">2015-09-04T08:28:00Z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246</vt:lpwstr>
  </property>
  <property fmtid="{D5CDD505-2E9C-101B-9397-08002B2CF9AE}" pid="3" name="Date">
    <vt:lpwstr>18 September 2015</vt:lpwstr>
  </property>
  <property fmtid="{D5CDD505-2E9C-101B-9397-08002B2CF9AE}" pid="4" name="Version">
    <vt:lpwstr>1.0</vt:lpwstr>
  </property>
</Properties>
</file>